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37DD4" w14:textId="77777777" w:rsidR="00492BE7" w:rsidRDefault="00492BE7" w:rsidP="00492B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LECHEPOLE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18FF15B8" w14:textId="77777777" w:rsidR="00492BE7" w:rsidRDefault="00492BE7" w:rsidP="00492B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Southwark. Butcher.</w:t>
      </w:r>
    </w:p>
    <w:p w14:paraId="0CF0F64F" w14:textId="77777777" w:rsidR="00492BE7" w:rsidRDefault="00492BE7" w:rsidP="00492B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25EC99" w14:textId="77777777" w:rsidR="00492BE7" w:rsidRDefault="00492BE7" w:rsidP="00492B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27064" w14:textId="77777777" w:rsidR="00492BE7" w:rsidRDefault="00492BE7" w:rsidP="00492B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Ludlowe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William</w:t>
      </w:r>
    </w:p>
    <w:p w14:paraId="5FCE78C1" w14:textId="77777777" w:rsidR="00492BE7" w:rsidRDefault="00492BE7" w:rsidP="00492BE7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Brightwell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Richard Essex of London, tailor(q.v.), </w:t>
      </w:r>
    </w:p>
    <w:p w14:paraId="0EFB6872" w14:textId="77777777" w:rsidR="00492BE7" w:rsidRDefault="00492BE7" w:rsidP="00492BE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Woodstock,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(q.v.).    </w:t>
      </w:r>
    </w:p>
    <w:p w14:paraId="5DE29935" w14:textId="77777777" w:rsidR="00492BE7" w:rsidRDefault="00492BE7" w:rsidP="00492BE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91C5E25" w14:textId="77777777" w:rsidR="00492BE7" w:rsidRDefault="00492BE7" w:rsidP="00492B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48DC1" w14:textId="77777777" w:rsidR="00492BE7" w:rsidRDefault="00492BE7" w:rsidP="00492B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CEF690" w14:textId="77777777" w:rsidR="00492BE7" w:rsidRDefault="00492BE7" w:rsidP="00492B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2022</w:t>
      </w:r>
    </w:p>
    <w:p w14:paraId="1715DCB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D0DDF" w14:textId="77777777" w:rsidR="00492BE7" w:rsidRDefault="00492BE7" w:rsidP="009139A6">
      <w:r>
        <w:separator/>
      </w:r>
    </w:p>
  </w:endnote>
  <w:endnote w:type="continuationSeparator" w:id="0">
    <w:p w14:paraId="658ACFB2" w14:textId="77777777" w:rsidR="00492BE7" w:rsidRDefault="00492B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1C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D26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C5A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15037" w14:textId="77777777" w:rsidR="00492BE7" w:rsidRDefault="00492BE7" w:rsidP="009139A6">
      <w:r>
        <w:separator/>
      </w:r>
    </w:p>
  </w:footnote>
  <w:footnote w:type="continuationSeparator" w:id="0">
    <w:p w14:paraId="3098A3A2" w14:textId="77777777" w:rsidR="00492BE7" w:rsidRDefault="00492B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BCD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9DB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3B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BE7"/>
    <w:rsid w:val="000666E0"/>
    <w:rsid w:val="002510B7"/>
    <w:rsid w:val="00492BE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75A52"/>
  <w15:chartTrackingRefBased/>
  <w15:docId w15:val="{289A5982-D5D8-465B-87A8-94662263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92B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2022-05-27T16:33:00Z</dcterms:created>
  <dcterms:modified xsi:type="dcterms:W3CDTF">2022-05-27T16:33:00Z</dcterms:modified>
</cp:coreProperties>
</file>